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0B85" w:rsidRPr="00FB6CFB" w:rsidRDefault="002D0B85" w:rsidP="00FB6CFB">
      <w:pPr>
        <w:jc w:val="center"/>
        <w:rPr>
          <w:b/>
          <w:bCs/>
        </w:rPr>
      </w:pPr>
      <w:r>
        <w:rPr>
          <w:b/>
          <w:bCs/>
        </w:rPr>
        <w:t>……………………</w:t>
      </w:r>
      <w:r w:rsidRPr="00FB6CFB">
        <w:rPr>
          <w:b/>
          <w:bCs/>
        </w:rPr>
        <w:t xml:space="preserve"> Ortaokulu </w:t>
      </w:r>
      <w:r w:rsidRPr="00FB6CFB">
        <w:rPr>
          <w:b/>
          <w:bCs/>
        </w:rPr>
        <w:br/>
        <w:t xml:space="preserve">Bilişim Teknolojileri Dersi </w:t>
      </w:r>
      <w:r w:rsidRPr="00FB6CFB">
        <w:rPr>
          <w:b/>
          <w:bCs/>
        </w:rPr>
        <w:br/>
        <w:t>2. Dönem 1. Değerlendirme Sınavı</w:t>
      </w:r>
    </w:p>
    <w:p w:rsidR="002D0B85" w:rsidRDefault="002D0B85" w:rsidP="00FB6CFB">
      <w:pPr>
        <w:rPr>
          <w:rFonts w:ascii="Times New Roman" w:hAnsi="Times New Roman" w:cs="Times New Roman"/>
        </w:rPr>
      </w:pPr>
      <w:r w:rsidRPr="00445155">
        <w:rPr>
          <w:b/>
          <w:bCs/>
        </w:rPr>
        <w:t>1.</w:t>
      </w:r>
      <w:r>
        <w:t xml:space="preserve"> </w:t>
      </w:r>
      <w:r w:rsidRPr="00F446C4">
        <w:rPr>
          <w:rFonts w:ascii="Times New Roman" w:hAnsi="Times New Roman" w:cs="Times New Roman"/>
        </w:rPr>
        <w:t xml:space="preserve">Yazı yazarken </w:t>
      </w:r>
      <w:r>
        <w:rPr>
          <w:rFonts w:ascii="Times New Roman" w:hAnsi="Times New Roman" w:cs="Times New Roman"/>
        </w:rPr>
        <w:t>s</w:t>
      </w:r>
      <w:r w:rsidRPr="00F446C4">
        <w:rPr>
          <w:rFonts w:ascii="Times New Roman" w:hAnsi="Times New Roman" w:cs="Times New Roman"/>
        </w:rPr>
        <w:t>ürekli olarak büyük harfle ya</w:t>
      </w:r>
      <w:r>
        <w:rPr>
          <w:rFonts w:ascii="Times New Roman" w:hAnsi="Times New Roman" w:cs="Times New Roman"/>
        </w:rPr>
        <w:t xml:space="preserve"> </w:t>
      </w:r>
      <w:r w:rsidRPr="00F446C4">
        <w:rPr>
          <w:rFonts w:ascii="Times New Roman" w:hAnsi="Times New Roman" w:cs="Times New Roman"/>
        </w:rPr>
        <w:t>da sürekli olarak küçük harfle yazmak için kullanıl</w:t>
      </w:r>
      <w:r>
        <w:rPr>
          <w:rFonts w:ascii="Times New Roman" w:hAnsi="Times New Roman" w:cs="Times New Roman"/>
        </w:rPr>
        <w:t>an tuş hangisidir?</w:t>
      </w:r>
    </w:p>
    <w:p w:rsidR="002D0B85" w:rsidRDefault="002D0B85" w:rsidP="00D66ACB">
      <w:pPr>
        <w:spacing w:after="0"/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NumLock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ScrolLock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CapsLock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Ctrl</w:t>
      </w:r>
    </w:p>
    <w:p w:rsidR="002D0B85" w:rsidRDefault="002D0B85" w:rsidP="00D66ACB">
      <w:pPr>
        <w:spacing w:after="0"/>
        <w:rPr>
          <w:rFonts w:ascii="Times New Roman" w:hAnsi="Times New Roman" w:cs="Times New Roman"/>
        </w:rPr>
      </w:pPr>
    </w:p>
    <w:p w:rsidR="002D0B85" w:rsidRDefault="002D0B85" w:rsidP="00D66ACB">
      <w:pPr>
        <w:spacing w:after="0"/>
        <w:rPr>
          <w:rFonts w:ascii="Times New Roman" w:hAnsi="Times New Roman" w:cs="Times New Roman"/>
          <w:noProof/>
          <w:lang w:eastAsia="tr-TR"/>
        </w:rPr>
      </w:pPr>
      <w:r w:rsidRPr="00445155">
        <w:rPr>
          <w:rFonts w:ascii="Times New Roman" w:hAnsi="Times New Roman" w:cs="Times New Roman"/>
          <w:b/>
          <w:bCs/>
        </w:rPr>
        <w:t>2.</w:t>
      </w:r>
      <w:r w:rsidRPr="0032616C">
        <w:rPr>
          <w:rFonts w:ascii="Times New Roman" w:hAnsi="Times New Roman" w:cs="Times New Roman"/>
          <w:noProof/>
          <w:lang w:eastAsia="tr-TR"/>
        </w:rPr>
        <w:t xml:space="preserve"> </w:t>
      </w:r>
      <w:r w:rsidRPr="00F446C4">
        <w:rPr>
          <w:rFonts w:ascii="Times New Roman" w:hAnsi="Times New Roman" w:cs="Times New Roman"/>
          <w:noProof/>
          <w:lang w:eastAsia="tr-TR"/>
        </w:rPr>
        <w:t xml:space="preserve">Yazı yazarken imlecin sağındaki </w:t>
      </w:r>
      <w:r>
        <w:rPr>
          <w:rFonts w:ascii="Times New Roman" w:hAnsi="Times New Roman" w:cs="Times New Roman"/>
          <w:noProof/>
          <w:lang w:eastAsia="tr-TR"/>
        </w:rPr>
        <w:t>karakteri silmek için kullanılan tuş hangisidir?</w:t>
      </w:r>
    </w:p>
    <w:p w:rsidR="002D0B85" w:rsidRPr="00F446C4" w:rsidRDefault="002D0B85" w:rsidP="00D66ACB">
      <w:pPr>
        <w:spacing w:after="0"/>
        <w:rPr>
          <w:rFonts w:ascii="Times New Roman" w:hAnsi="Times New Roman" w:cs="Times New Roman"/>
        </w:rPr>
      </w:pPr>
    </w:p>
    <w:p w:rsidR="002D0B85" w:rsidRDefault="002D0B85">
      <w:pPr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Tab</w:t>
      </w:r>
      <w:r>
        <w:rPr>
          <w:rFonts w:ascii="Times New Roman" w:hAnsi="Times New Roman" w:cs="Times New Roman"/>
        </w:rPr>
        <w:tab/>
        <w:t xml:space="preserve">      </w:t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Space</w:t>
      </w:r>
      <w:r>
        <w:rPr>
          <w:rFonts w:ascii="Times New Roman" w:hAnsi="Times New Roman" w:cs="Times New Roman"/>
        </w:rPr>
        <w:tab/>
        <w:t xml:space="preserve">      </w:t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Backspace          </w:t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Delete</w:t>
      </w:r>
    </w:p>
    <w:p w:rsidR="002D0B85" w:rsidRPr="00445155" w:rsidRDefault="002D0B85">
      <w:pPr>
        <w:rPr>
          <w:rFonts w:ascii="Times New Roman" w:hAnsi="Times New Roman" w:cs="Times New Roman"/>
          <w:b/>
          <w:bCs/>
          <w:noProof/>
          <w:lang w:eastAsia="tr-TR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7" o:spid="_x0000_s1026" type="#_x0000_t75" alt="shift" style="position:absolute;margin-left:28.95pt;margin-top:.55pt;width:45pt;height:49.5pt;z-index:251649536;visibility:visible" wrapcoords="-360 0 -360 21273 21600 21273 21600 0 -360 0">
            <v:imagedata r:id="rId5" o:title="" croptop="7802f" cropbottom="6242f" cropright="33039f"/>
            <w10:wrap type="through"/>
          </v:shape>
        </w:pict>
      </w:r>
      <w:r w:rsidRPr="00445155">
        <w:rPr>
          <w:b/>
          <w:bCs/>
        </w:rPr>
        <w:t>3.</w:t>
      </w:r>
      <w:r w:rsidRPr="00445155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t xml:space="preserve">Yukarıdaki klavye tuşunu kullanarak  </w:t>
      </w:r>
      <w:r w:rsidRPr="005C64E7">
        <w:rPr>
          <w:rFonts w:ascii="Times New Roman" w:hAnsi="Times New Roman" w:cs="Times New Roman"/>
          <w:b/>
          <w:bCs/>
          <w:noProof/>
          <w:sz w:val="48"/>
          <w:szCs w:val="48"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 xml:space="preserve"> simgesini yazdırmak için hangi tuş tuş ile birlikte bu tuşa birlikte basmak gerekir?</w:t>
      </w:r>
    </w:p>
    <w:p w:rsidR="002D0B85" w:rsidRDefault="002D0B85" w:rsidP="00FB6CFB">
      <w:pPr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CapsLock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Shift 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Ctrl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AltGr</w:t>
      </w:r>
      <w:r>
        <w:rPr>
          <w:noProof/>
          <w:lang w:eastAsia="tr-TR"/>
        </w:rPr>
        <w:pict>
          <v:shape id="_x0000_s1027" type="#_x0000_t75" alt="shift" style="position:absolute;margin-left:28.2pt;margin-top:24.35pt;width:45pt;height:49.5pt;z-index:251650560;visibility:visible;mso-position-horizontal-relative:text;mso-position-vertical-relative:text" wrapcoords="-360 0 -360 21273 21600 21273 21600 0 -360 0">
            <v:imagedata r:id="rId5" o:title="" croptop="7802f" cropbottom="6242f" cropright="33039f"/>
            <w10:wrap type="through"/>
          </v:shape>
        </w:pict>
      </w:r>
    </w:p>
    <w:p w:rsidR="002D0B85" w:rsidRPr="00445155" w:rsidRDefault="002D0B85">
      <w:pPr>
        <w:rPr>
          <w:rFonts w:ascii="Times New Roman" w:hAnsi="Times New Roman" w:cs="Times New Roman"/>
          <w:b/>
          <w:bCs/>
          <w:noProof/>
          <w:lang w:eastAsia="tr-TR"/>
        </w:rPr>
      </w:pPr>
      <w:r w:rsidRPr="00445155">
        <w:rPr>
          <w:b/>
          <w:bCs/>
        </w:rPr>
        <w:t>4.</w:t>
      </w:r>
      <w:r w:rsidRPr="00445155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t>Yukarıdaki klavye tuşunu kullanarak</w:t>
      </w:r>
      <w:r w:rsidRPr="005C64E7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48"/>
          <w:szCs w:val="48"/>
          <w:lang w:eastAsia="tr-TR"/>
        </w:rPr>
        <w:t>}</w:t>
      </w:r>
      <w:r>
        <w:rPr>
          <w:rFonts w:ascii="Times New Roman" w:hAnsi="Times New Roman" w:cs="Times New Roman"/>
          <w:noProof/>
          <w:lang w:eastAsia="tr-TR"/>
        </w:rPr>
        <w:t xml:space="preserve"> simgesini yazdırmak için hangi tuş tuş ile birlikte bu tuşa birlikte basmak gerekir?</w:t>
      </w:r>
    </w:p>
    <w:p w:rsidR="002D0B85" w:rsidRDefault="002D0B85" w:rsidP="00FB6CFB">
      <w:pPr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CapsLock</w:t>
      </w:r>
      <w:r>
        <w:rPr>
          <w:rFonts w:ascii="Times New Roman" w:hAnsi="Times New Roman" w:cs="Times New Roman"/>
        </w:rPr>
        <w:tab/>
        <w:t xml:space="preserve">   </w:t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Shift 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Ctrl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AltGr</w:t>
      </w:r>
    </w:p>
    <w:p w:rsidR="002D0B85" w:rsidRDefault="002D0B85" w:rsidP="00CB5990">
      <w:r w:rsidRPr="00445155">
        <w:rPr>
          <w:b/>
          <w:bCs/>
        </w:rPr>
        <w:t>5.</w:t>
      </w:r>
      <w:r>
        <w:t xml:space="preserve"> Zeliha bir klasörü seçtikten sonra klavyeden </w:t>
      </w:r>
      <w:r w:rsidRPr="005B520F">
        <w:rPr>
          <w:b/>
          <w:bCs/>
        </w:rPr>
        <w:t>DELETE</w:t>
      </w:r>
      <w:r>
        <w:rPr>
          <w:b/>
          <w:bCs/>
        </w:rPr>
        <w:t xml:space="preserve"> </w:t>
      </w:r>
      <w:r w:rsidRPr="005B520F">
        <w:t>tuşuna basmıştır.</w:t>
      </w:r>
      <w:r>
        <w:t xml:space="preserve"> Bu işlem sonucunda hangi sonucun olması beklenir?</w:t>
      </w:r>
    </w:p>
    <w:p w:rsidR="002D0B85" w:rsidRDefault="002D0B85" w:rsidP="00CB5990">
      <w:r w:rsidRPr="00313016">
        <w:rPr>
          <w:b/>
          <w:bCs/>
        </w:rPr>
        <w:t>a)</w:t>
      </w:r>
      <w:r>
        <w:t xml:space="preserve"> Seçilen klasör tekrar geri getirilemez.</w:t>
      </w:r>
    </w:p>
    <w:p w:rsidR="002D0B85" w:rsidRDefault="002D0B85" w:rsidP="00CB5990">
      <w:r w:rsidRPr="00313016">
        <w:rPr>
          <w:b/>
          <w:bCs/>
        </w:rPr>
        <w:t>b)</w:t>
      </w:r>
      <w:r>
        <w:t xml:space="preserve"> Seçilen klasör geri dönüşüm kutusuna taşınmıştır.</w:t>
      </w:r>
    </w:p>
    <w:p w:rsidR="002D0B85" w:rsidRDefault="002D0B85" w:rsidP="00CB5990">
      <w:r w:rsidRPr="00313016">
        <w:rPr>
          <w:b/>
          <w:bCs/>
        </w:rPr>
        <w:t>c)</w:t>
      </w:r>
      <w:r>
        <w:t xml:space="preserve"> Seçilen klasör kopyalanmıştır.</w:t>
      </w:r>
    </w:p>
    <w:p w:rsidR="002D0B85" w:rsidRDefault="002D0B85" w:rsidP="00453B36">
      <w:pPr>
        <w:rPr>
          <w:b/>
          <w:bCs/>
        </w:rPr>
      </w:pPr>
      <w:r w:rsidRPr="00313016">
        <w:rPr>
          <w:b/>
          <w:bCs/>
        </w:rPr>
        <w:t>d)</w:t>
      </w:r>
      <w:r>
        <w:t xml:space="preserve"> Seçilen klasör flash belleğe gönderilmiştir.</w:t>
      </w:r>
    </w:p>
    <w:p w:rsidR="002D0B85" w:rsidRDefault="002D0B85" w:rsidP="00453B36">
      <w:r>
        <w:rPr>
          <w:b/>
          <w:bCs/>
        </w:rPr>
        <w:t>6</w:t>
      </w:r>
      <w:r w:rsidRPr="00445155">
        <w:rPr>
          <w:b/>
          <w:bCs/>
        </w:rPr>
        <w:t>.</w:t>
      </w:r>
      <w:r>
        <w:t xml:space="preserve"> Bir dosyayı kalıcı olarak silmek için dosyayı seçtikten sonra klavyeden ..................... tuşlarına birlikte basmalıyız.</w:t>
      </w:r>
    </w:p>
    <w:p w:rsidR="002D0B85" w:rsidRDefault="002D0B85">
      <w:r w:rsidRPr="00313016">
        <w:rPr>
          <w:b/>
          <w:bCs/>
        </w:rPr>
        <w:t>a)</w:t>
      </w:r>
      <w:r>
        <w:t xml:space="preserve"> Shift + Delete              </w:t>
      </w:r>
      <w:r w:rsidRPr="00313016">
        <w:rPr>
          <w:b/>
          <w:bCs/>
        </w:rPr>
        <w:t>b)</w:t>
      </w:r>
      <w:r>
        <w:t xml:space="preserve"> CapsLock + Delete</w:t>
      </w:r>
      <w:r>
        <w:br/>
      </w:r>
      <w:r w:rsidRPr="00313016">
        <w:rPr>
          <w:b/>
          <w:bCs/>
        </w:rPr>
        <w:t>c)</w:t>
      </w:r>
      <w:r>
        <w:t xml:space="preserve"> Ctrl + Delete                </w:t>
      </w:r>
      <w:r w:rsidRPr="00313016">
        <w:rPr>
          <w:b/>
          <w:bCs/>
        </w:rPr>
        <w:t>d)</w:t>
      </w:r>
      <w:r>
        <w:t xml:space="preserve"> AltGr + Delete</w:t>
      </w:r>
    </w:p>
    <w:p w:rsidR="002D0B85" w:rsidRDefault="002D0B85">
      <w:pPr>
        <w:rPr>
          <w:b/>
          <w:bCs/>
        </w:rPr>
      </w:pPr>
    </w:p>
    <w:p w:rsidR="002D0B85" w:rsidRDefault="002D0B85">
      <w:pPr>
        <w:rPr>
          <w:b/>
          <w:bCs/>
        </w:rPr>
      </w:pPr>
    </w:p>
    <w:p w:rsidR="002D0B85" w:rsidRDefault="002D0B85">
      <w:pPr>
        <w:rPr>
          <w:b/>
          <w:bCs/>
        </w:rPr>
      </w:pPr>
    </w:p>
    <w:p w:rsidR="002D0B85" w:rsidRDefault="002D0B85">
      <w:r>
        <w:rPr>
          <w:b/>
          <w:bCs/>
        </w:rPr>
        <w:t>7</w:t>
      </w:r>
      <w:r w:rsidRPr="00445155">
        <w:rPr>
          <w:b/>
          <w:bCs/>
        </w:rPr>
        <w:t>.</w:t>
      </w:r>
      <w:r>
        <w:t xml:space="preserve"> Herhangi bir dosya veya klasörü Flash belleğe kopyalamak için seçtikten sonra aşağıdakilerden hangisi kullanılır?</w:t>
      </w:r>
    </w:p>
    <w:p w:rsidR="002D0B85" w:rsidRDefault="002D0B85">
      <w:r w:rsidRPr="00313016">
        <w:rPr>
          <w:b/>
          <w:bCs/>
        </w:rPr>
        <w:t>a)</w:t>
      </w:r>
      <w:r>
        <w:t xml:space="preserve"> Dosya Menüsü - Kopyala - Flash Bellek(I:\)</w:t>
      </w:r>
    </w:p>
    <w:p w:rsidR="002D0B85" w:rsidRDefault="002D0B85">
      <w:r w:rsidRPr="00313016">
        <w:rPr>
          <w:b/>
          <w:bCs/>
        </w:rPr>
        <w:t>b)</w:t>
      </w:r>
      <w:r>
        <w:t xml:space="preserve"> Düzen Menüsü - Gönder - Flash Bellek (I:\)</w:t>
      </w:r>
    </w:p>
    <w:p w:rsidR="002D0B85" w:rsidRDefault="002D0B85">
      <w:r w:rsidRPr="00313016">
        <w:rPr>
          <w:b/>
          <w:bCs/>
        </w:rPr>
        <w:t>c)</w:t>
      </w:r>
      <w:r>
        <w:t xml:space="preserve"> Sağ tuş - Gönder - Flash Bellek (I:\)</w:t>
      </w:r>
    </w:p>
    <w:p w:rsidR="002D0B85" w:rsidRDefault="002D0B85">
      <w:r w:rsidRPr="00313016">
        <w:rPr>
          <w:b/>
          <w:bCs/>
        </w:rPr>
        <w:t>d)</w:t>
      </w:r>
      <w:r>
        <w:t xml:space="preserve"> Düzen menüsü - Kopyala - Flash Bellek (I:\)</w:t>
      </w:r>
    </w:p>
    <w:p w:rsidR="002D0B85" w:rsidRDefault="002D0B85">
      <w:pPr>
        <w:rPr>
          <w:b/>
          <w:bCs/>
        </w:rPr>
      </w:pPr>
      <w:r w:rsidRPr="007D326C">
        <w:rPr>
          <w:b/>
          <w:bCs/>
          <w:noProof/>
          <w:lang w:eastAsia="tr-TR"/>
        </w:rPr>
        <w:pict>
          <v:shape id="Resim 35" o:spid="_x0000_i1025" type="#_x0000_t75" style="width:133.5pt;height:69pt;visibility:visible">
            <v:imagedata r:id="rId6" o:title="" croptop="25008f" cropbottom="29918f" cropleft="27932f" cropright="25751f"/>
          </v:shape>
        </w:pict>
      </w:r>
    </w:p>
    <w:p w:rsidR="002D0B85" w:rsidRDefault="002D0B85">
      <w:r w:rsidRPr="00D62529">
        <w:rPr>
          <w:b/>
          <w:bCs/>
        </w:rPr>
        <w:t>8</w:t>
      </w:r>
      <w:r w:rsidRPr="00D62529">
        <w:t>. Yukarıdaki tavşan.jpg dosyasını sıkıştırak tavşan.rar dosyası haline getirmek için hangi işlem yapılmalıdır?</w:t>
      </w:r>
    </w:p>
    <w:p w:rsidR="002D0B85" w:rsidRPr="00F02B56" w:rsidRDefault="002D0B85">
      <w:pPr>
        <w:rPr>
          <w:b/>
          <w:bCs/>
        </w:rPr>
      </w:pPr>
      <w:r w:rsidRPr="00F02B56">
        <w:rPr>
          <w:b/>
          <w:bCs/>
        </w:rPr>
        <w:t>a)</w:t>
      </w:r>
      <w:r w:rsidRPr="00F02B56">
        <w:t xml:space="preserve"> </w:t>
      </w:r>
      <w:r>
        <w:t>D</w:t>
      </w:r>
      <w:r w:rsidRPr="00F02B56">
        <w:t>osyaya sağ tıkla - arşive ekle</w:t>
      </w:r>
      <w:r>
        <w:t xml:space="preserve"> "tavşan.rar"</w:t>
      </w:r>
      <w:r w:rsidRPr="00F02B56">
        <w:br/>
      </w:r>
      <w:r w:rsidRPr="00F02B56">
        <w:rPr>
          <w:b/>
          <w:bCs/>
        </w:rPr>
        <w:t>b)</w:t>
      </w:r>
      <w:r w:rsidRPr="00F02B56">
        <w:t xml:space="preserve"> </w:t>
      </w:r>
      <w:r>
        <w:t>D</w:t>
      </w:r>
      <w:r w:rsidRPr="00F02B56">
        <w:t>osyaya sağ tıkla - gönder - Winrar</w:t>
      </w:r>
      <w:r w:rsidRPr="00F02B56">
        <w:br/>
      </w:r>
      <w:r w:rsidRPr="00F02B56">
        <w:rPr>
          <w:b/>
          <w:bCs/>
        </w:rPr>
        <w:t>c)</w:t>
      </w:r>
      <w:r>
        <w:t xml:space="preserve"> </w:t>
      </w:r>
      <w:r w:rsidRPr="00F02B56">
        <w:t>Ctrl tuşuna basarak dosyaya sol tıkla</w:t>
      </w:r>
      <w:r w:rsidRPr="00F02B56">
        <w:br/>
      </w:r>
      <w:r w:rsidRPr="00F02B56">
        <w:rPr>
          <w:b/>
          <w:bCs/>
        </w:rPr>
        <w:t>d</w:t>
      </w:r>
      <w:r>
        <w:rPr>
          <w:b/>
          <w:bCs/>
        </w:rPr>
        <w:t xml:space="preserve">) </w:t>
      </w:r>
      <w:r w:rsidRPr="00F02B56">
        <w:t>Dosyaya sağ tıkla - Paket yap</w:t>
      </w:r>
    </w:p>
    <w:p w:rsidR="002D0B85" w:rsidRDefault="002D0B85" w:rsidP="00453B36">
      <w:pPr>
        <w:jc w:val="center"/>
      </w:pPr>
      <w:r w:rsidRPr="00700C7B">
        <w:rPr>
          <w:noProof/>
          <w:lang w:eastAsia="tr-TR"/>
        </w:rPr>
        <w:pict>
          <v:shape id="_x0000_i1026" type="#_x0000_t75" style="width:133.5pt;height:69pt;visibility:visible">
            <v:imagedata r:id="rId6" o:title="" croptop="25008f" cropbottom="29918f" cropleft="27932f" cropright="25751f"/>
          </v:shape>
        </w:pict>
      </w:r>
    </w:p>
    <w:p w:rsidR="002D0B85" w:rsidRDefault="002D0B85" w:rsidP="00CB5990">
      <w:r w:rsidRPr="00445155">
        <w:rPr>
          <w:b/>
          <w:bCs/>
        </w:rPr>
        <w:t>9.</w:t>
      </w:r>
      <w:r>
        <w:t xml:space="preserve">Yukarıdaki </w:t>
      </w:r>
      <w:r>
        <w:rPr>
          <w:b/>
          <w:bCs/>
        </w:rPr>
        <w:t>tavşan</w:t>
      </w:r>
      <w:r w:rsidRPr="00335F6F">
        <w:rPr>
          <w:b/>
          <w:bCs/>
        </w:rPr>
        <w:t>.jpg</w:t>
      </w:r>
      <w:r>
        <w:t xml:space="preserve"> dosyası sıkıştırılarak </w:t>
      </w:r>
      <w:r>
        <w:rPr>
          <w:b/>
          <w:bCs/>
        </w:rPr>
        <w:t>tavşan</w:t>
      </w:r>
      <w:r w:rsidRPr="00335F6F">
        <w:rPr>
          <w:b/>
          <w:bCs/>
        </w:rPr>
        <w:t>.rar</w:t>
      </w:r>
      <w:r>
        <w:rPr>
          <w:b/>
          <w:bCs/>
        </w:rPr>
        <w:t xml:space="preserve"> </w:t>
      </w:r>
      <w:r w:rsidRPr="00335F6F">
        <w:t>dosyası oluşturulmuştur.</w:t>
      </w:r>
      <w:r>
        <w:t xml:space="preserve"> Bu işlem için aşağıdakilerden hangisi </w:t>
      </w:r>
      <w:r w:rsidRPr="00CB5990">
        <w:rPr>
          <w:b/>
          <w:bCs/>
        </w:rPr>
        <w:t>söylenemez</w:t>
      </w:r>
      <w:r>
        <w:t>?</w:t>
      </w:r>
    </w:p>
    <w:p w:rsidR="002D0B85" w:rsidRDefault="002D0B85" w:rsidP="00CB5990">
      <w:r w:rsidRPr="00313016">
        <w:rPr>
          <w:b/>
          <w:bCs/>
        </w:rPr>
        <w:t>a)</w:t>
      </w:r>
      <w:r w:rsidRPr="00CB5990">
        <w:rPr>
          <w:b/>
          <w:bCs/>
        </w:rP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.rar</w:t>
      </w:r>
      <w:r>
        <w:t xml:space="preserve"> dosyasının içinde </w:t>
      </w:r>
      <w:r>
        <w:rPr>
          <w:b/>
          <w:bCs/>
        </w:rPr>
        <w:t>tavşan</w:t>
      </w:r>
      <w:r w:rsidRPr="00CB5990">
        <w:rPr>
          <w:b/>
          <w:bCs/>
        </w:rPr>
        <w:t>.jpg</w:t>
      </w:r>
      <w:r>
        <w:t xml:space="preserve"> dosyası vardır. </w:t>
      </w:r>
    </w:p>
    <w:p w:rsidR="002D0B85" w:rsidRDefault="002D0B85" w:rsidP="00CB5990">
      <w:r w:rsidRPr="00313016">
        <w:rPr>
          <w:b/>
          <w:bCs/>
        </w:rPr>
        <w:t>b)</w:t>
      </w:r>
      <w: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.rar</w:t>
      </w:r>
      <w:r>
        <w:t xml:space="preserve"> dosyası Winrar programı ile oluşturulmuştur.</w:t>
      </w:r>
    </w:p>
    <w:p w:rsidR="002D0B85" w:rsidRDefault="002D0B85" w:rsidP="00CB5990">
      <w:r w:rsidRPr="00313016">
        <w:rPr>
          <w:b/>
          <w:bCs/>
        </w:rPr>
        <w:t>c)</w:t>
      </w:r>
      <w: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.rar</w:t>
      </w:r>
      <w:r>
        <w:t xml:space="preserve"> dosyasını açmak için Winrar programının yüklü olması gerekir.</w:t>
      </w:r>
    </w:p>
    <w:p w:rsidR="002D0B85" w:rsidRDefault="002D0B85" w:rsidP="00CB5990">
      <w:r w:rsidRPr="00313016">
        <w:rPr>
          <w:b/>
          <w:bCs/>
        </w:rPr>
        <w:t>d)</w:t>
      </w:r>
      <w: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</w:t>
      </w:r>
      <w:r>
        <w:rPr>
          <w:b/>
          <w:bCs/>
        </w:rPr>
        <w:t>jpg</w:t>
      </w:r>
      <w:r>
        <w:t xml:space="preserve"> dosyasının dosya boyutu daha küçüktür.</w:t>
      </w:r>
    </w:p>
    <w:p w:rsidR="002D0B85" w:rsidRDefault="002D0B85">
      <w:r w:rsidRPr="00700C7B">
        <w:rPr>
          <w:noProof/>
          <w:lang w:eastAsia="tr-TR"/>
        </w:rPr>
        <w:pict>
          <v:shape id="Resim 13" o:spid="_x0000_i1027" type="#_x0000_t75" style="width:183.75pt;height:225.75pt;visibility:visible">
            <v:imagedata r:id="rId7" o:title="" croptop="15781f" cropbottom="20924f" cropleft="14866f" cropright="37335f"/>
          </v:shape>
        </w:pict>
      </w:r>
    </w:p>
    <w:p w:rsidR="002D0B85" w:rsidRDefault="002D0B85">
      <w:r w:rsidRPr="00445155">
        <w:rPr>
          <w:b/>
          <w:bCs/>
        </w:rPr>
        <w:t>10.</w:t>
      </w:r>
      <w:r>
        <w:t xml:space="preserve"> Yukarıdaki klasördeki müziklerden sadece koyu olarak belirtilmiş olanları seçmek için hangi tuşa basılı tutarak seçeceğimiz dosyalara tıklamalıyız?</w:t>
      </w:r>
    </w:p>
    <w:p w:rsidR="002D0B85" w:rsidRDefault="002D0B85">
      <w:r w:rsidRPr="00313016">
        <w:rPr>
          <w:b/>
          <w:bCs/>
        </w:rPr>
        <w:t>a)</w:t>
      </w:r>
      <w:r>
        <w:t>Shift</w:t>
      </w:r>
      <w:r>
        <w:tab/>
      </w:r>
      <w:r>
        <w:tab/>
      </w:r>
      <w:r w:rsidRPr="00313016">
        <w:rPr>
          <w:b/>
          <w:bCs/>
        </w:rPr>
        <w:t>b)</w:t>
      </w:r>
      <w:r>
        <w:t xml:space="preserve"> CapsLock </w:t>
      </w:r>
      <w:r>
        <w:tab/>
      </w:r>
      <w:r w:rsidRPr="00313016">
        <w:rPr>
          <w:b/>
          <w:bCs/>
        </w:rPr>
        <w:t>c)</w:t>
      </w:r>
      <w:r>
        <w:t xml:space="preserve"> Ctrl</w:t>
      </w:r>
      <w:r>
        <w:tab/>
      </w:r>
      <w:r>
        <w:tab/>
      </w:r>
      <w:r w:rsidRPr="00313016">
        <w:rPr>
          <w:b/>
          <w:bCs/>
        </w:rPr>
        <w:t>d)</w:t>
      </w:r>
      <w:r>
        <w:t xml:space="preserve"> Space</w:t>
      </w:r>
    </w:p>
    <w:p w:rsidR="002D0B85" w:rsidRDefault="002D0B85"/>
    <w:p w:rsidR="002D0B85" w:rsidRDefault="002D0B85">
      <w:r>
        <w:rPr>
          <w:noProof/>
          <w:lang w:eastAsia="tr-TR"/>
        </w:rPr>
        <w:pict>
          <v:shape id="Resim 1" o:spid="_x0000_s1028" type="#_x0000_t75" style="position:absolute;margin-left:279.45pt;margin-top:18.95pt;width:135.85pt;height:131.25pt;z-index:251664896;visibility:visible">
            <v:imagedata r:id="rId8" o:title="" croptop="14089f" cropbottom="11549f" cropleft="18761f" cropright="23647f"/>
            <w10:wrap type="square"/>
          </v:shape>
        </w:pict>
      </w:r>
      <w:r w:rsidRPr="00445155">
        <w:rPr>
          <w:b/>
          <w:bCs/>
        </w:rPr>
        <w:t>11.</w:t>
      </w:r>
      <w:r>
        <w:t xml:space="preserve"> Geri Dönüşüm kutusunda bulunan bir dosyayı geri yüklemek için hangisi kullanılır?</w:t>
      </w:r>
    </w:p>
    <w:p w:rsidR="002D0B85" w:rsidRDefault="002D0B85">
      <w:r w:rsidRPr="00313016">
        <w:rPr>
          <w:b/>
          <w:bCs/>
        </w:rPr>
        <w:t>a)</w:t>
      </w:r>
      <w:r>
        <w:t xml:space="preserve"> Dosya Seçilir - Sağ tuş - Geri Yükle</w:t>
      </w:r>
    </w:p>
    <w:p w:rsidR="002D0B85" w:rsidRDefault="002D0B85">
      <w:r w:rsidRPr="00313016">
        <w:rPr>
          <w:b/>
          <w:bCs/>
        </w:rPr>
        <w:t>b)</w:t>
      </w:r>
      <w:r>
        <w:t xml:space="preserve"> Dosya Seçilir - Görünüm - Geri Yükle</w:t>
      </w:r>
    </w:p>
    <w:p w:rsidR="002D0B85" w:rsidRDefault="002D0B85">
      <w:r w:rsidRPr="00313016">
        <w:rPr>
          <w:b/>
          <w:bCs/>
        </w:rPr>
        <w:t>c)</w:t>
      </w:r>
      <w:r>
        <w:t xml:space="preserve"> Dosya Menüsü - Gönder</w:t>
      </w:r>
    </w:p>
    <w:p w:rsidR="002D0B85" w:rsidRDefault="002D0B85">
      <w:r w:rsidRPr="00313016">
        <w:rPr>
          <w:b/>
          <w:bCs/>
        </w:rPr>
        <w:t>d)</w:t>
      </w:r>
      <w:r>
        <w:t xml:space="preserve"> Dosya Seçilir - Delete tuşuna basılır.</w:t>
      </w:r>
    </w:p>
    <w:p w:rsidR="002D0B85" w:rsidRDefault="002D0B85">
      <w:r w:rsidRPr="00445155">
        <w:rPr>
          <w:b/>
          <w:bCs/>
        </w:rPr>
        <w:t>12.</w:t>
      </w:r>
      <w:r>
        <w:t xml:space="preserve"> Masaüstü Arkaplan resmini değiştirmek için aşağıdakilerden hangisi kullanılmalıdır?</w:t>
      </w:r>
    </w:p>
    <w:p w:rsidR="002D0B85" w:rsidRDefault="002D0B85" w:rsidP="00C66A5F">
      <w:r w:rsidRPr="00313016">
        <w:rPr>
          <w:b/>
          <w:bCs/>
        </w:rPr>
        <w:t>a)</w:t>
      </w:r>
      <w:r>
        <w:t xml:space="preserve"> Masaüstü sağ tık - Kişiselleştir - Masaüstü arkaplanı</w:t>
      </w:r>
      <w:r>
        <w:br/>
      </w:r>
      <w:r w:rsidRPr="00313016">
        <w:rPr>
          <w:b/>
          <w:bCs/>
        </w:rPr>
        <w:t>b)</w:t>
      </w:r>
      <w:r>
        <w:t xml:space="preserve"> Başlat - Ayarlar - Denetim Masası - Resimler</w:t>
      </w:r>
      <w:r>
        <w:br/>
      </w:r>
      <w:r w:rsidRPr="00313016">
        <w:rPr>
          <w:b/>
          <w:bCs/>
        </w:rPr>
        <w:t>c)</w:t>
      </w:r>
      <w:r>
        <w:t xml:space="preserve"> Bilgisayarım - Ayarlar - Görüntü - Resimler</w:t>
      </w:r>
      <w:r>
        <w:br/>
      </w:r>
      <w:r w:rsidRPr="00313016">
        <w:rPr>
          <w:b/>
          <w:bCs/>
        </w:rPr>
        <w:t>d)</w:t>
      </w:r>
      <w:r>
        <w:t xml:space="preserve"> Başlat - Ayarlar - Görüntü - Masaüstü</w:t>
      </w:r>
    </w:p>
    <w:p w:rsidR="002D0B85" w:rsidRDefault="002D0B85" w:rsidP="00445155">
      <w:r>
        <w:rPr>
          <w:noProof/>
          <w:lang w:eastAsia="tr-TR"/>
        </w:rPr>
        <w:pict>
          <v:shape id="Resim 29" o:spid="_x0000_s1029" type="#_x0000_t75" style="position:absolute;margin-left:1.95pt;margin-top:35.15pt;width:69pt;height:91.5pt;z-index:251665920;visibility:visible">
            <v:imagedata r:id="rId9" o:title="" croptop="21274f" cropbottom="31224f" cropleft="33180f" cropright="26826f"/>
            <w10:wrap type="square"/>
          </v:shape>
        </w:pict>
      </w:r>
      <w:r>
        <w:br/>
      </w:r>
      <w:r w:rsidRPr="00445155">
        <w:rPr>
          <w:b/>
          <w:bCs/>
        </w:rPr>
        <w:t>13.</w:t>
      </w:r>
      <w:r>
        <w:t xml:space="preserve"> Yandaki e-kitap dosyasını  açmak için hangi programın bilgisayarımıza yüklü olması gerekir?</w:t>
      </w:r>
    </w:p>
    <w:p w:rsidR="002D0B85" w:rsidRDefault="002D0B85" w:rsidP="00B324B1">
      <w:pPr>
        <w:ind w:left="360"/>
      </w:pPr>
      <w:r>
        <w:t>Adobe Flash Player</w:t>
      </w:r>
      <w:r>
        <w:br/>
      </w:r>
      <w:r w:rsidRPr="00313016">
        <w:rPr>
          <w:b/>
          <w:bCs/>
        </w:rPr>
        <w:t>b)</w:t>
      </w:r>
      <w:r>
        <w:t xml:space="preserve"> Adobe Photoshop</w:t>
      </w:r>
      <w:r>
        <w:br/>
      </w:r>
      <w:r w:rsidRPr="00313016">
        <w:rPr>
          <w:b/>
          <w:bCs/>
        </w:rPr>
        <w:t>c)</w:t>
      </w:r>
      <w:r>
        <w:t xml:space="preserve"> Adobe Reader</w:t>
      </w:r>
      <w:r>
        <w:br/>
      </w:r>
      <w:r w:rsidRPr="00313016">
        <w:rPr>
          <w:b/>
          <w:bCs/>
        </w:rPr>
        <w:t>d)</w:t>
      </w:r>
      <w:r>
        <w:t xml:space="preserve"> Adobe </w:t>
      </w:r>
      <w:r w:rsidRPr="00807C0A">
        <w:t>After Effects</w:t>
      </w:r>
    </w:p>
    <w:p w:rsidR="002D0B85" w:rsidRDefault="002D0B85" w:rsidP="00B324B1">
      <w:pPr>
        <w:ind w:left="360"/>
      </w:pPr>
    </w:p>
    <w:p w:rsidR="002D0B85" w:rsidRDefault="002D0B85"/>
    <w:p w:rsidR="002D0B85" w:rsidRDefault="002D0B8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85.4pt;margin-top:-16.05pt;width:16.45pt;height:18.1pt;z-index:251659776">
            <v:textbox>
              <w:txbxContent>
                <w:p w:rsidR="002D0B85" w:rsidRDefault="002D0B85" w:rsidP="0037737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150.15pt;margin-top:-16.05pt;width:16.45pt;height:18.1pt;z-index:251658752">
            <v:textbox style="mso-next-textbox:#_x0000_s1031">
              <w:txbxContent>
                <w:p w:rsidR="002D0B85" w:rsidRDefault="002D0B85" w:rsidP="00377373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114.2pt;margin-top:-16.05pt;width:16.45pt;height:18.1pt;z-index:251657728">
            <v:textbox>
              <w:txbxContent>
                <w:p w:rsidR="002D0B85" w:rsidRDefault="002D0B85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margin-left:185.4pt;margin-top:2.05pt;width:3.7pt;height:15.65pt;flip:y;z-index:251656704" o:connectortype="straight" strokecolor="red">
            <v:stroke endarrow="block"/>
          </v:shape>
        </w:pict>
      </w:r>
      <w:r>
        <w:rPr>
          <w:noProof/>
          <w:lang w:eastAsia="tr-TR"/>
        </w:rPr>
        <w:pict>
          <v:shape id="_x0000_s1034" type="#_x0000_t32" style="position:absolute;margin-left:130.65pt;margin-top:2.05pt;width:11.25pt;height:14.9pt;flip:x y;z-index:251654656" o:connectortype="straight" strokecolor="red">
            <v:stroke endarrow="block"/>
          </v:shape>
        </w:pict>
      </w:r>
      <w:r>
        <w:rPr>
          <w:noProof/>
          <w:lang w:eastAsia="tr-TR"/>
        </w:rPr>
        <w:pict>
          <v:shape id="_x0000_s1035" type="#_x0000_t32" style="position:absolute;margin-left:157.65pt;margin-top:2.05pt;width:0;height:15.65pt;flip:y;z-index:251655680" o:connectortype="straight" strokecolor="red">
            <v:stroke endarrow="block"/>
          </v:shape>
        </w:pict>
      </w:r>
      <w:r>
        <w:rPr>
          <w:noProof/>
          <w:lang w:eastAsia="tr-TR"/>
        </w:rPr>
        <w:pict>
          <v:oval id="_x0000_s1036" style="position:absolute;margin-left:172.65pt;margin-top:16.95pt;width:21pt;height:25.5pt;z-index:251653632" filled="f" strokecolor="red"/>
        </w:pict>
      </w:r>
      <w:r>
        <w:rPr>
          <w:noProof/>
          <w:lang w:eastAsia="tr-TR"/>
        </w:rPr>
        <w:pict>
          <v:oval id="_x0000_s1037" style="position:absolute;margin-left:150.15pt;margin-top:17.7pt;width:21pt;height:25.5pt;z-index:251652608" filled="f" strokecolor="red"/>
        </w:pict>
      </w:r>
      <w:r>
        <w:rPr>
          <w:noProof/>
          <w:lang w:eastAsia="tr-TR"/>
        </w:rPr>
        <w:pict>
          <v:oval id="_x0000_s1038" style="position:absolute;margin-left:130.65pt;margin-top:18.45pt;width:21pt;height:25.5pt;z-index:251651584" filled="f" strokecolor="red"/>
        </w:pict>
      </w:r>
    </w:p>
    <w:p w:rsidR="002D0B85" w:rsidRDefault="002D0B85">
      <w:r>
        <w:rPr>
          <w:noProof/>
          <w:lang w:eastAsia="tr-TR"/>
        </w:rPr>
        <w:pict>
          <v:shape id="_x0000_s1039" type="#_x0000_t202" style="position:absolute;margin-left:151.65pt;margin-top:86.1pt;width:16.45pt;height:18.1pt;z-index:251663872">
            <v:textbox style="mso-next-textbox:#_x0000_s1039">
              <w:txbxContent>
                <w:p w:rsidR="002D0B85" w:rsidRDefault="002D0B85" w:rsidP="0037737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32" style="position:absolute;margin-left:157.65pt;margin-top:66.6pt;width:0;height:19.5pt;z-index:251662848" o:connectortype="straight" strokecolor="red">
            <v:stroke endarrow="block"/>
          </v:shape>
        </w:pict>
      </w:r>
      <w:r>
        <w:rPr>
          <w:noProof/>
          <w:lang w:eastAsia="tr-TR"/>
        </w:rPr>
        <w:pict>
          <v:oval id="_x0000_s1041" style="position:absolute;margin-left:150.15pt;margin-top:41.1pt;width:21pt;height:25.5pt;z-index:251661824" filled="f" strokecolor="red"/>
        </w:pict>
      </w:r>
      <w:r>
        <w:rPr>
          <w:noProof/>
          <w:lang w:eastAsia="tr-TR"/>
        </w:rPr>
        <w:pict>
          <v:shape id="_x0000_s1042" type="#_x0000_t202" style="position:absolute;margin-left:69.2pt;margin-top:18.5pt;width:16.45pt;height:18.1pt;z-index:251660800">
            <v:textbox style="mso-next-textbox:#_x0000_s1042">
              <w:txbxContent>
                <w:p w:rsidR="002D0B85" w:rsidRDefault="002D0B85" w:rsidP="00377373">
                  <w:r>
                    <w:t>4</w:t>
                  </w:r>
                </w:p>
              </w:txbxContent>
            </v:textbox>
          </v:shape>
        </w:pict>
      </w:r>
      <w:r w:rsidRPr="00700C7B">
        <w:rPr>
          <w:noProof/>
          <w:lang w:eastAsia="tr-TR"/>
        </w:rPr>
        <w:pict>
          <v:shape id="Resim 16" o:spid="_x0000_i1028" type="#_x0000_t75" style="width:204.75pt;height:69pt;visibility:visible">
            <v:imagedata r:id="rId10" o:title="" croptop="11799f" cropbottom="44254f" cropleft="23899f" cropright="26541f"/>
          </v:shape>
        </w:pict>
      </w:r>
    </w:p>
    <w:p w:rsidR="002D0B85" w:rsidRDefault="002D0B85"/>
    <w:p w:rsidR="002D0B85" w:rsidRDefault="002D0B85">
      <w:r w:rsidRPr="00445155">
        <w:rPr>
          <w:b/>
          <w:bCs/>
        </w:rPr>
        <w:t>14.</w:t>
      </w:r>
      <w:r>
        <w:t xml:space="preserve"> Yukarıda rakamlarla gösterilen alanlara basıldığında ne olduğunu kısaca yazınız.</w:t>
      </w:r>
    </w:p>
    <w:p w:rsidR="002D0B85" w:rsidRDefault="002D0B85">
      <w:r w:rsidRPr="00313016">
        <w:rPr>
          <w:b/>
          <w:bCs/>
        </w:rPr>
        <w:t xml:space="preserve">a) </w:t>
      </w:r>
      <w:r>
        <w:t>Ekranı kapla - simge durumuna küçült - kapat - ara - Görünüm</w:t>
      </w:r>
    </w:p>
    <w:p w:rsidR="002D0B85" w:rsidRDefault="002D0B85">
      <w:r w:rsidRPr="00313016">
        <w:rPr>
          <w:b/>
          <w:bCs/>
        </w:rPr>
        <w:t xml:space="preserve">b) </w:t>
      </w:r>
      <w:r>
        <w:t>Simge durumuna küçült - kapat - ekranı kapla - ara - Görünüm</w:t>
      </w:r>
    </w:p>
    <w:p w:rsidR="002D0B85" w:rsidRPr="00313016" w:rsidRDefault="002D0B85">
      <w:pPr>
        <w:rPr>
          <w:b/>
          <w:bCs/>
        </w:rPr>
      </w:pPr>
      <w:r w:rsidRPr="00313016">
        <w:rPr>
          <w:b/>
          <w:bCs/>
        </w:rPr>
        <w:t>c)</w:t>
      </w:r>
      <w:r>
        <w:t>Simge durumuna küçült - ekranı kapla - kapat - ara - Gö</w:t>
      </w:r>
      <w:r w:rsidRPr="00313016">
        <w:t>rünüm</w:t>
      </w:r>
    </w:p>
    <w:p w:rsidR="002D0B85" w:rsidRDefault="002D0B85" w:rsidP="00037423">
      <w:r w:rsidRPr="00313016">
        <w:rPr>
          <w:b/>
          <w:bCs/>
        </w:rPr>
        <w:t>d)</w:t>
      </w:r>
      <w:r>
        <w:t xml:space="preserve"> Simge Durumuna küçült - ekranı kapla - kapat - Görünüm - Ara</w:t>
      </w:r>
    </w:p>
    <w:p w:rsidR="002D0B85" w:rsidRDefault="002D0B85" w:rsidP="00037423">
      <w:r w:rsidRPr="00313016">
        <w:rPr>
          <w:b/>
          <w:bCs/>
        </w:rPr>
        <w:t>15.</w:t>
      </w:r>
      <w:r>
        <w:t xml:space="preserve"> Yandaki görev yöneticisini açmak için hangi yolu kullanmalıyız?</w:t>
      </w:r>
    </w:p>
    <w:p w:rsidR="002D0B85" w:rsidRDefault="002D0B85" w:rsidP="00037423">
      <w:r w:rsidRPr="00313016">
        <w:rPr>
          <w:b/>
          <w:bCs/>
        </w:rPr>
        <w:t>a)</w:t>
      </w:r>
      <w:r>
        <w:t xml:space="preserve"> Masaüstü sağ tık - Görev yöneticisini başlat</w:t>
      </w:r>
    </w:p>
    <w:p w:rsidR="002D0B85" w:rsidRDefault="002D0B85" w:rsidP="00037423">
      <w:r w:rsidRPr="00313016">
        <w:rPr>
          <w:b/>
          <w:bCs/>
        </w:rPr>
        <w:t>b)</w:t>
      </w:r>
      <w:r>
        <w:t xml:space="preserve"> Görev çubuğu sağ tık - Görev yöneticisini başlat</w:t>
      </w:r>
    </w:p>
    <w:p w:rsidR="002D0B85" w:rsidRDefault="002D0B85" w:rsidP="00037423">
      <w:r w:rsidRPr="00313016">
        <w:rPr>
          <w:b/>
          <w:bCs/>
        </w:rPr>
        <w:t>c)</w:t>
      </w:r>
      <w:r>
        <w:t xml:space="preserve"> Başlat - Ayarlar - görev yöneticisini başlat</w:t>
      </w:r>
    </w:p>
    <w:p w:rsidR="002D0B85" w:rsidRDefault="002D0B85" w:rsidP="00037423">
      <w:r w:rsidRPr="00313016">
        <w:rPr>
          <w:b/>
          <w:bCs/>
        </w:rPr>
        <w:t>d)</w:t>
      </w:r>
      <w:r>
        <w:t xml:space="preserve"> Başlat - Denetim Masası - Görev yöneticisini başlat</w:t>
      </w:r>
    </w:p>
    <w:p w:rsidR="002D0B85" w:rsidRDefault="002D0B85" w:rsidP="00445155">
      <w:r w:rsidRPr="00445155">
        <w:rPr>
          <w:b/>
          <w:bCs/>
        </w:rPr>
        <w:t>1</w:t>
      </w:r>
      <w:r>
        <w:rPr>
          <w:b/>
          <w:bCs/>
        </w:rPr>
        <w:t>6</w:t>
      </w:r>
      <w:r w:rsidRPr="00445155">
        <w:rPr>
          <w:b/>
          <w:bCs/>
        </w:rPr>
        <w:t>.</w:t>
      </w:r>
      <w:r>
        <w:t xml:space="preserve"> Bir dosyayı kopyalamak isteyen Ali dosyayı seçtikten sonra  hangi klavye kısayol tuşunu kullanmalıdır?</w:t>
      </w:r>
    </w:p>
    <w:p w:rsidR="002D0B85" w:rsidRDefault="002D0B85" w:rsidP="00445155">
      <w:r w:rsidRPr="00313016">
        <w:rPr>
          <w:b/>
          <w:bCs/>
        </w:rPr>
        <w:t>a)</w:t>
      </w:r>
      <w:r>
        <w:t>Ctrl+A</w:t>
      </w:r>
      <w:r>
        <w:tab/>
      </w:r>
      <w:r w:rsidRPr="00313016">
        <w:rPr>
          <w:b/>
          <w:bCs/>
        </w:rPr>
        <w:t>b)</w:t>
      </w:r>
      <w:r>
        <w:t>Ctrl+C</w:t>
      </w:r>
      <w:r>
        <w:tab/>
      </w:r>
      <w:r w:rsidRPr="00313016">
        <w:rPr>
          <w:b/>
          <w:bCs/>
        </w:rPr>
        <w:t>c)</w:t>
      </w:r>
      <w:r>
        <w:t>Ctrl+V</w:t>
      </w:r>
      <w:r>
        <w:tab/>
      </w:r>
      <w:r w:rsidRPr="00313016">
        <w:rPr>
          <w:b/>
          <w:bCs/>
        </w:rPr>
        <w:t>d)</w:t>
      </w:r>
      <w:r>
        <w:t>Ctrl+X</w:t>
      </w:r>
    </w:p>
    <w:p w:rsidR="002D0B85" w:rsidRDefault="002D0B85" w:rsidP="00445155">
      <w:r w:rsidRPr="00445155">
        <w:rPr>
          <w:b/>
          <w:bCs/>
        </w:rPr>
        <w:t>1</w:t>
      </w:r>
      <w:r>
        <w:rPr>
          <w:b/>
          <w:bCs/>
        </w:rPr>
        <w:t>7</w:t>
      </w:r>
      <w:r w:rsidRPr="00445155">
        <w:rPr>
          <w:b/>
          <w:bCs/>
        </w:rPr>
        <w:t>.</w:t>
      </w:r>
      <w:r w:rsidRPr="00C66A5F">
        <w:t xml:space="preserve"> </w:t>
      </w:r>
      <w:r>
        <w:t>Bir dosyayı Keserek taşımak  isteyen Ali dosyayı seçtikten sonra  önce hangi klavye kısayol tuşunu kullanmalıdır?</w:t>
      </w:r>
    </w:p>
    <w:p w:rsidR="002D0B85" w:rsidRDefault="002D0B85" w:rsidP="00445155">
      <w:r w:rsidRPr="00313016">
        <w:rPr>
          <w:b/>
          <w:bCs/>
        </w:rPr>
        <w:t>a)</w:t>
      </w:r>
      <w:r>
        <w:t>Ctrl+A</w:t>
      </w:r>
      <w:r>
        <w:tab/>
      </w:r>
      <w:r w:rsidRPr="00313016">
        <w:rPr>
          <w:b/>
          <w:bCs/>
        </w:rPr>
        <w:t>b)</w:t>
      </w:r>
      <w:r>
        <w:t>Ctrl+C</w:t>
      </w:r>
      <w:r>
        <w:tab/>
      </w:r>
      <w:r w:rsidRPr="00313016">
        <w:rPr>
          <w:b/>
          <w:bCs/>
        </w:rPr>
        <w:t>c)</w:t>
      </w:r>
      <w:r>
        <w:t>Ctrl+V</w:t>
      </w:r>
      <w:r>
        <w:tab/>
      </w:r>
      <w:r w:rsidRPr="00313016">
        <w:rPr>
          <w:b/>
          <w:bCs/>
        </w:rPr>
        <w:t>d)</w:t>
      </w:r>
      <w:r>
        <w:t>Ctrl+X</w:t>
      </w:r>
    </w:p>
    <w:p w:rsidR="002D0B85" w:rsidRDefault="002D0B85" w:rsidP="00445155"/>
    <w:p w:rsidR="002D0B85" w:rsidRDefault="002D0B85" w:rsidP="00445155">
      <w:r>
        <w:t>16. ve 17. sorular 5er puandır. diğer 15 soru 6şar puandır</w:t>
      </w:r>
    </w:p>
    <w:p w:rsidR="002D0B85" w:rsidRPr="00313016" w:rsidRDefault="002D0B85" w:rsidP="00445155">
      <w:pPr>
        <w:jc w:val="right"/>
        <w:rPr>
          <w:rFonts w:ascii="Times New Roman" w:hAnsi="Times New Roman" w:cs="Times New Roman"/>
          <w:b/>
          <w:bCs/>
        </w:rPr>
      </w:pPr>
      <w:r>
        <w:tab/>
      </w:r>
      <w:r>
        <w:tab/>
      </w:r>
      <w:r w:rsidRPr="00313016">
        <w:rPr>
          <w:rFonts w:ascii="Times New Roman" w:hAnsi="Times New Roman" w:cs="Times New Roman"/>
          <w:b/>
          <w:bCs/>
        </w:rPr>
        <w:t xml:space="preserve">Bilişim Teknolojileri Öğretmeni </w:t>
      </w:r>
    </w:p>
    <w:p w:rsidR="002D0B85" w:rsidRPr="00313016" w:rsidRDefault="002D0B85" w:rsidP="00445155">
      <w:pPr>
        <w:jc w:val="right"/>
        <w:rPr>
          <w:rFonts w:ascii="Times New Roman" w:hAnsi="Times New Roman" w:cs="Times New Roman"/>
          <w:b/>
          <w:bCs/>
        </w:rPr>
      </w:pPr>
      <w:r w:rsidRPr="00313016">
        <w:rPr>
          <w:rFonts w:ascii="Times New Roman" w:hAnsi="Times New Roman" w:cs="Times New Roman"/>
          <w:b/>
          <w:bCs/>
        </w:rPr>
        <w:tab/>
      </w:r>
      <w:r w:rsidRPr="00313016">
        <w:rPr>
          <w:rFonts w:ascii="Times New Roman" w:hAnsi="Times New Roman" w:cs="Times New Roman"/>
          <w:b/>
          <w:bCs/>
        </w:rPr>
        <w:tab/>
      </w:r>
      <w:r w:rsidRPr="00313016">
        <w:rPr>
          <w:rFonts w:ascii="Times New Roman" w:hAnsi="Times New Roman" w:cs="Times New Roman"/>
          <w:b/>
          <w:bCs/>
        </w:rPr>
        <w:tab/>
        <w:t>Gökhan BİÇER</w:t>
      </w:r>
    </w:p>
    <w:sectPr w:rsidR="002D0B85" w:rsidRPr="00313016" w:rsidSect="00202EC1">
      <w:pgSz w:w="11906" w:h="16838"/>
      <w:pgMar w:top="709" w:right="566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7B3506"/>
    <w:multiLevelType w:val="hybridMultilevel"/>
    <w:tmpl w:val="85EA02BA"/>
    <w:lvl w:ilvl="0" w:tplc="08EA56F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77072DC"/>
    <w:multiLevelType w:val="hybridMultilevel"/>
    <w:tmpl w:val="44C0E5CA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907901"/>
    <w:multiLevelType w:val="hybridMultilevel"/>
    <w:tmpl w:val="B6D8289A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6ACB"/>
    <w:rsid w:val="00037423"/>
    <w:rsid w:val="000513F4"/>
    <w:rsid w:val="00102F3F"/>
    <w:rsid w:val="00180559"/>
    <w:rsid w:val="002003E1"/>
    <w:rsid w:val="00202EC1"/>
    <w:rsid w:val="002A796D"/>
    <w:rsid w:val="002D0B85"/>
    <w:rsid w:val="002E3995"/>
    <w:rsid w:val="00313016"/>
    <w:rsid w:val="0032616C"/>
    <w:rsid w:val="00335F6F"/>
    <w:rsid w:val="00377373"/>
    <w:rsid w:val="00445155"/>
    <w:rsid w:val="00453B36"/>
    <w:rsid w:val="004E4BC6"/>
    <w:rsid w:val="005B520F"/>
    <w:rsid w:val="005C64E7"/>
    <w:rsid w:val="005F7E93"/>
    <w:rsid w:val="00700C7B"/>
    <w:rsid w:val="007D326C"/>
    <w:rsid w:val="007E3BCF"/>
    <w:rsid w:val="00807C0A"/>
    <w:rsid w:val="00824C1A"/>
    <w:rsid w:val="00937771"/>
    <w:rsid w:val="00975C30"/>
    <w:rsid w:val="009A04E1"/>
    <w:rsid w:val="009E2E63"/>
    <w:rsid w:val="00AD705B"/>
    <w:rsid w:val="00AE1A5F"/>
    <w:rsid w:val="00B324B1"/>
    <w:rsid w:val="00C66A5F"/>
    <w:rsid w:val="00C67D8C"/>
    <w:rsid w:val="00CB5990"/>
    <w:rsid w:val="00D62529"/>
    <w:rsid w:val="00D66ACB"/>
    <w:rsid w:val="00DE5A20"/>
    <w:rsid w:val="00E92956"/>
    <w:rsid w:val="00F02B56"/>
    <w:rsid w:val="00F446C4"/>
    <w:rsid w:val="00FB6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6ACB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D66ACB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AE1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E1A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5445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5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445</TotalTime>
  <Pages>2</Pages>
  <Words>618</Words>
  <Characters>3526</Characters>
  <Application>Microsoft Office Outlook</Application>
  <DocSecurity>0</DocSecurity>
  <Lines>0</Lines>
  <Paragraphs>0</Paragraphs>
  <ScaleCrop>false</ScaleCrop>
  <Company>Ataturk Yatılı Bölge Ortaokulu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Gokhan_Bicer</dc:creator>
  <cp:keywords/>
  <dc:description/>
  <cp:lastModifiedBy>edanur</cp:lastModifiedBy>
  <cp:revision>9</cp:revision>
  <cp:lastPrinted>2015-03-24T20:44:00Z</cp:lastPrinted>
  <dcterms:created xsi:type="dcterms:W3CDTF">2015-03-24T07:28:00Z</dcterms:created>
  <dcterms:modified xsi:type="dcterms:W3CDTF">2015-04-03T21:28:00Z</dcterms:modified>
</cp:coreProperties>
</file>